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3A3D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GODEHOLDE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547F3982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Buckland Dinham, Somerset. Husbandman.</w:t>
      </w:r>
    </w:p>
    <w:p w14:paraId="2FCE1A1A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CC242D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485D4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Neuham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trespass against him,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Bendell</w:t>
      </w:r>
      <w:proofErr w:type="spellEnd"/>
    </w:p>
    <w:p w14:paraId="16DEC154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Buckland </w:t>
      </w:r>
      <w:proofErr w:type="spellStart"/>
      <w:r>
        <w:rPr>
          <w:rFonts w:ascii="Times New Roman" w:hAnsi="Times New Roman" w:cs="Times New Roman"/>
          <w:sz w:val="24"/>
          <w:szCs w:val="24"/>
        </w:rPr>
        <w:t>Dynham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Vyncent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Buckland Dinham(q.v.).</w:t>
      </w:r>
    </w:p>
    <w:p w14:paraId="7AAB668A" w14:textId="77777777" w:rsidR="0062335B" w:rsidRDefault="0062335B" w:rsidP="0062335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C89C7BA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BFED54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0A9A7" w14:textId="77777777" w:rsidR="0062335B" w:rsidRDefault="0062335B" w:rsidP="006233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677EB2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9E2C" w14:textId="77777777" w:rsidR="0062335B" w:rsidRDefault="0062335B" w:rsidP="009139A6">
      <w:r>
        <w:separator/>
      </w:r>
    </w:p>
  </w:endnote>
  <w:endnote w:type="continuationSeparator" w:id="0">
    <w:p w14:paraId="4351B4B5" w14:textId="77777777" w:rsidR="0062335B" w:rsidRDefault="006233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697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C06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87B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CE9AF" w14:textId="77777777" w:rsidR="0062335B" w:rsidRDefault="0062335B" w:rsidP="009139A6">
      <w:r>
        <w:separator/>
      </w:r>
    </w:p>
  </w:footnote>
  <w:footnote w:type="continuationSeparator" w:id="0">
    <w:p w14:paraId="2141F4CB" w14:textId="77777777" w:rsidR="0062335B" w:rsidRDefault="006233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009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15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B5E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35B"/>
    <w:rsid w:val="000666E0"/>
    <w:rsid w:val="002510B7"/>
    <w:rsid w:val="005C130B"/>
    <w:rsid w:val="0062335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904BC"/>
  <w15:chartTrackingRefBased/>
  <w15:docId w15:val="{A59F1125-B329-4075-9602-1BCCD9E9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233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2022-06-13T18:50:00Z</dcterms:created>
  <dcterms:modified xsi:type="dcterms:W3CDTF">2022-06-13T18:51:00Z</dcterms:modified>
</cp:coreProperties>
</file>